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ED4" w:rsidRPr="00C62F91" w:rsidRDefault="002A3ED4" w:rsidP="00603F88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C62F91">
        <w:rPr>
          <w:rFonts w:ascii="Comic Sans MS" w:hAnsi="Comic Sans MS"/>
          <w:bCs/>
          <w:sz w:val="20"/>
          <w:szCs w:val="20"/>
        </w:rPr>
        <w:t>Okulun Adı</w:t>
      </w:r>
      <w:r w:rsidRPr="00C62F91">
        <w:rPr>
          <w:rFonts w:ascii="Comic Sans MS" w:hAnsi="Comic Sans MS"/>
          <w:b/>
          <w:bCs/>
          <w:sz w:val="20"/>
          <w:szCs w:val="20"/>
        </w:rPr>
        <w:t xml:space="preserve">  </w:t>
      </w:r>
      <w:r>
        <w:rPr>
          <w:rFonts w:ascii="Comic Sans MS" w:hAnsi="Comic Sans MS"/>
          <w:b/>
          <w:bCs/>
          <w:sz w:val="20"/>
          <w:szCs w:val="20"/>
        </w:rPr>
        <w:t xml:space="preserve">    :</w:t>
      </w:r>
      <w:r w:rsidRPr="00C62F91">
        <w:rPr>
          <w:rFonts w:ascii="Comic Sans MS" w:hAnsi="Comic Sans MS"/>
          <w:bCs/>
          <w:sz w:val="20"/>
          <w:szCs w:val="20"/>
        </w:rPr>
        <w:t xml:space="preserve"> </w:t>
      </w:r>
    </w:p>
    <w:p w:rsidR="002A3ED4" w:rsidRPr="00C62F91" w:rsidRDefault="002A3ED4" w:rsidP="00603F88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C62F91">
        <w:rPr>
          <w:rFonts w:ascii="Comic Sans MS" w:hAnsi="Comic Sans MS"/>
          <w:bCs/>
          <w:sz w:val="20"/>
          <w:szCs w:val="20"/>
        </w:rPr>
        <w:t xml:space="preserve">Yaş Grubu (Ay)   :   </w:t>
      </w:r>
    </w:p>
    <w:p w:rsidR="002A3ED4" w:rsidRPr="00E27D8C" w:rsidRDefault="002A3ED4" w:rsidP="00603F88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C62F91">
        <w:rPr>
          <w:rFonts w:ascii="Comic Sans MS" w:hAnsi="Comic Sans MS"/>
          <w:bCs/>
          <w:sz w:val="20"/>
          <w:szCs w:val="20"/>
        </w:rPr>
        <w:t xml:space="preserve">Tarih                  :  </w:t>
      </w:r>
      <w:r w:rsidRPr="00E27D8C">
        <w:rPr>
          <w:rFonts w:ascii="Comic Sans MS" w:hAnsi="Comic Sans MS"/>
          <w:bCs/>
          <w:sz w:val="20"/>
          <w:szCs w:val="20"/>
        </w:rPr>
        <w:t>10.11.2015</w:t>
      </w:r>
    </w:p>
    <w:p w:rsidR="002A3ED4" w:rsidRPr="00C62F91" w:rsidRDefault="002A3ED4" w:rsidP="00603F88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C62F91">
        <w:rPr>
          <w:rFonts w:ascii="Comic Sans MS" w:hAnsi="Comic Sans MS"/>
          <w:bCs/>
          <w:sz w:val="20"/>
          <w:szCs w:val="20"/>
        </w:rPr>
        <w:t>Öğretmen Adı    :</w:t>
      </w:r>
    </w:p>
    <w:p w:rsidR="002A3ED4" w:rsidRDefault="002A3ED4" w:rsidP="00051134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2A3ED4" w:rsidRDefault="002A3ED4" w:rsidP="00051134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2A3ED4" w:rsidRPr="00C62F91" w:rsidRDefault="002A3ED4" w:rsidP="00051134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bookmarkStart w:id="0" w:name="_GoBack"/>
      <w:bookmarkEnd w:id="0"/>
      <w:r w:rsidRPr="00C62F91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2A3ED4" w:rsidRPr="00C62F91" w:rsidRDefault="002A3ED4" w:rsidP="00603F88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C62F91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2A3ED4" w:rsidRPr="00C62F91" w:rsidRDefault="002A3ED4" w:rsidP="00603F88">
      <w:pPr>
        <w:spacing w:after="0" w:line="240" w:lineRule="auto"/>
        <w:jc w:val="both"/>
        <w:rPr>
          <w:rFonts w:ascii="Comic Sans MS" w:hAnsi="Comic Sans MS"/>
          <w:bCs/>
          <w:sz w:val="20"/>
          <w:szCs w:val="20"/>
        </w:rPr>
      </w:pPr>
      <w:r w:rsidRPr="00C62F91">
        <w:rPr>
          <w:rFonts w:ascii="Comic Sans MS" w:hAnsi="Comic Sans MS"/>
          <w:bCs/>
          <w:sz w:val="20"/>
          <w:szCs w:val="20"/>
        </w:rPr>
        <w:t xml:space="preserve">Çocuklar güler yüzle karşılanır. Sınıfa hazırlanan </w:t>
      </w:r>
      <w:r>
        <w:rPr>
          <w:rFonts w:ascii="Comic Sans MS" w:hAnsi="Comic Sans MS"/>
          <w:bCs/>
          <w:sz w:val="20"/>
          <w:szCs w:val="20"/>
        </w:rPr>
        <w:t>mutfak</w:t>
      </w:r>
      <w:r w:rsidRPr="00C62F91">
        <w:rPr>
          <w:rFonts w:ascii="Comic Sans MS" w:hAnsi="Comic Sans MS"/>
          <w:bCs/>
          <w:sz w:val="20"/>
          <w:szCs w:val="20"/>
        </w:rPr>
        <w:t xml:space="preserve"> merkezine dikkat</w:t>
      </w:r>
      <w:r>
        <w:rPr>
          <w:rFonts w:ascii="Comic Sans MS" w:hAnsi="Comic Sans MS"/>
          <w:bCs/>
          <w:sz w:val="20"/>
          <w:szCs w:val="20"/>
        </w:rPr>
        <w:t xml:space="preserve"> çekilir. </w:t>
      </w:r>
      <w:r w:rsidRPr="00C62F91">
        <w:rPr>
          <w:rFonts w:ascii="Comic Sans MS" w:hAnsi="Comic Sans MS"/>
          <w:bCs/>
          <w:sz w:val="20"/>
          <w:szCs w:val="20"/>
        </w:rPr>
        <w:t>Oyun sonunda neler hissettiklerini anlatırlar.</w:t>
      </w:r>
    </w:p>
    <w:p w:rsidR="002A3ED4" w:rsidRPr="00C62F91" w:rsidRDefault="002A3ED4" w:rsidP="00603F88">
      <w:pPr>
        <w:spacing w:after="0" w:line="240" w:lineRule="auto"/>
        <w:jc w:val="both"/>
        <w:rPr>
          <w:rFonts w:ascii="Comic Sans MS" w:hAnsi="Comic Sans MS"/>
          <w:b/>
          <w:bCs/>
          <w:sz w:val="20"/>
          <w:szCs w:val="20"/>
        </w:rPr>
      </w:pPr>
      <w:r w:rsidRPr="00C62F91">
        <w:rPr>
          <w:rFonts w:ascii="Comic Sans MS" w:hAnsi="Comic Sans MS"/>
          <w:b/>
          <w:bCs/>
          <w:sz w:val="20"/>
          <w:szCs w:val="20"/>
        </w:rPr>
        <w:t>Oyun Zamanı</w:t>
      </w:r>
    </w:p>
    <w:p w:rsidR="002A3ED4" w:rsidRPr="00C62F91" w:rsidRDefault="002A3ED4" w:rsidP="00603F88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051134">
        <w:rPr>
          <w:rFonts w:ascii="Comic Sans MS" w:hAnsi="Comic Sans MS"/>
          <w:bCs/>
          <w:sz w:val="20"/>
          <w:szCs w:val="20"/>
        </w:rPr>
        <w:t>Çocuklar gözlemlenir. Gerekli durumlarda oyunlarına katılıp onlara rehberlik edilir. Oyun zamanı sonunda çocuklar sınıfı toplarlar. Tuvalet ve temizlik ihtiyaçlarını giderdikten sonra kahvaltıya geçmek için sıra olurlar</w:t>
      </w:r>
      <w:r w:rsidRPr="00051134">
        <w:rPr>
          <w:rFonts w:ascii="Comic Sans MS" w:hAnsi="Comic Sans MS"/>
          <w:b/>
          <w:bCs/>
          <w:sz w:val="20"/>
          <w:szCs w:val="20"/>
        </w:rPr>
        <w:t>.</w:t>
      </w:r>
    </w:p>
    <w:p w:rsidR="002A3ED4" w:rsidRPr="00C62F91" w:rsidRDefault="002A3ED4" w:rsidP="00603F88">
      <w:pPr>
        <w:rPr>
          <w:rFonts w:ascii="Comic Sans MS" w:hAnsi="Comic Sans MS"/>
          <w:b/>
          <w:sz w:val="20"/>
          <w:szCs w:val="20"/>
        </w:rPr>
      </w:pPr>
      <w:r w:rsidRPr="00C62F91">
        <w:rPr>
          <w:rFonts w:ascii="Comic Sans MS" w:hAnsi="Comic Sans MS"/>
          <w:b/>
          <w:sz w:val="20"/>
          <w:szCs w:val="20"/>
        </w:rPr>
        <w:t>Kahvaltı – Temizlik</w:t>
      </w:r>
    </w:p>
    <w:p w:rsidR="002A3ED4" w:rsidRPr="00C62F91" w:rsidRDefault="002A3ED4" w:rsidP="00603F88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C62F91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2A3ED4" w:rsidRPr="00C62F91" w:rsidRDefault="002A3ED4" w:rsidP="00603F88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‘’ 10 KASIM </w:t>
      </w:r>
      <w:r w:rsidRPr="00C62F91">
        <w:rPr>
          <w:rFonts w:ascii="Comic Sans MS" w:hAnsi="Comic Sans MS"/>
          <w:bCs/>
          <w:sz w:val="20"/>
          <w:szCs w:val="20"/>
        </w:rPr>
        <w:t>" isim</w:t>
      </w:r>
      <w:r>
        <w:rPr>
          <w:rFonts w:ascii="Comic Sans MS" w:hAnsi="Comic Sans MS"/>
          <w:bCs/>
          <w:sz w:val="20"/>
          <w:szCs w:val="20"/>
        </w:rPr>
        <w:t xml:space="preserve">li Türkçe dil </w:t>
      </w:r>
      <w:r w:rsidRPr="00C62F91">
        <w:rPr>
          <w:rFonts w:ascii="Comic Sans MS" w:hAnsi="Comic Sans MS"/>
          <w:bCs/>
          <w:sz w:val="20"/>
          <w:szCs w:val="20"/>
        </w:rPr>
        <w:t>etkinliği yapılır</w:t>
      </w:r>
    </w:p>
    <w:p w:rsidR="002A3ED4" w:rsidRPr="00C62F91" w:rsidRDefault="002A3ED4" w:rsidP="00603F88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C62F91">
        <w:rPr>
          <w:rFonts w:ascii="Comic Sans MS" w:hAnsi="Comic Sans MS"/>
          <w:bCs/>
          <w:sz w:val="20"/>
          <w:szCs w:val="20"/>
        </w:rPr>
        <w:t xml:space="preserve"> </w:t>
      </w:r>
      <w:r w:rsidRPr="00C62F91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2A3ED4" w:rsidRDefault="002A3ED4" w:rsidP="00603F88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*</w:t>
      </w:r>
    </w:p>
    <w:p w:rsidR="002A3ED4" w:rsidRDefault="002A3ED4" w:rsidP="00603F88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*</w:t>
      </w:r>
    </w:p>
    <w:p w:rsidR="002A3ED4" w:rsidRDefault="002A3ED4" w:rsidP="00603F88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*</w:t>
      </w:r>
    </w:p>
    <w:p w:rsidR="002A3ED4" w:rsidRPr="00C62F91" w:rsidRDefault="002A3ED4" w:rsidP="00603F88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C62F91">
        <w:rPr>
          <w:rFonts w:ascii="Comic Sans MS" w:hAnsi="Comic Sans MS"/>
          <w:b/>
          <w:bCs/>
          <w:sz w:val="20"/>
          <w:szCs w:val="20"/>
        </w:rPr>
        <w:t xml:space="preserve"> Eve gidiş</w:t>
      </w:r>
    </w:p>
    <w:p w:rsidR="002A3ED4" w:rsidRPr="00C62F91" w:rsidRDefault="002A3ED4" w:rsidP="00603F88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C62F91">
        <w:rPr>
          <w:rFonts w:ascii="Comic Sans MS" w:hAnsi="Comic Sans MS"/>
          <w:bCs/>
          <w:sz w:val="20"/>
          <w:szCs w:val="20"/>
        </w:rPr>
        <w:t>Hazırlıklar tama</w:t>
      </w:r>
      <w:r>
        <w:rPr>
          <w:rFonts w:ascii="Comic Sans MS" w:hAnsi="Comic Sans MS"/>
          <w:bCs/>
          <w:sz w:val="20"/>
          <w:szCs w:val="20"/>
        </w:rPr>
        <w:t>mlanır ve çocuklarla vedalaşıp ayrılır</w:t>
      </w:r>
      <w:r w:rsidRPr="00C62F91">
        <w:rPr>
          <w:rFonts w:ascii="Comic Sans MS" w:hAnsi="Comic Sans MS"/>
          <w:bCs/>
          <w:sz w:val="20"/>
          <w:szCs w:val="20"/>
        </w:rPr>
        <w:t>.</w:t>
      </w:r>
    </w:p>
    <w:p w:rsidR="002A3ED4" w:rsidRPr="00C62F91" w:rsidRDefault="002A3ED4" w:rsidP="00603F88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C62F91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2A3ED4" w:rsidRPr="00051134" w:rsidRDefault="002A3ED4" w:rsidP="00603F88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051134">
        <w:rPr>
          <w:rFonts w:ascii="Comic Sans MS" w:hAnsi="Comic Sans MS"/>
          <w:bCs/>
          <w:sz w:val="20"/>
          <w:szCs w:val="20"/>
        </w:rPr>
        <w:t>*</w:t>
      </w:r>
    </w:p>
    <w:p w:rsidR="002A3ED4" w:rsidRPr="00051134" w:rsidRDefault="002A3ED4" w:rsidP="00603F88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051134">
        <w:rPr>
          <w:rFonts w:ascii="Comic Sans MS" w:hAnsi="Comic Sans MS"/>
          <w:bCs/>
          <w:sz w:val="20"/>
          <w:szCs w:val="20"/>
        </w:rPr>
        <w:t>*</w:t>
      </w:r>
    </w:p>
    <w:p w:rsidR="002A3ED4" w:rsidRPr="00051134" w:rsidRDefault="002A3ED4" w:rsidP="00603F88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051134">
        <w:rPr>
          <w:rFonts w:ascii="Comic Sans MS" w:hAnsi="Comic Sans MS"/>
          <w:bCs/>
          <w:sz w:val="20"/>
          <w:szCs w:val="20"/>
        </w:rPr>
        <w:t>*</w:t>
      </w:r>
    </w:p>
    <w:p w:rsidR="002A3ED4" w:rsidRDefault="002A3ED4" w:rsidP="00603F88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2A3ED4" w:rsidRDefault="002A3ED4" w:rsidP="00603F88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2A3ED4" w:rsidRPr="00C62F91" w:rsidRDefault="002A3ED4" w:rsidP="00603F88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2A3ED4" w:rsidRPr="00C62F91" w:rsidRDefault="002A3ED4" w:rsidP="00603F88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2A3ED4" w:rsidRPr="00C62F91" w:rsidRDefault="002A3ED4" w:rsidP="00603F88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2A3ED4" w:rsidRDefault="002A3ED4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2A3ED4" w:rsidRPr="00136427" w:rsidRDefault="002A3ED4" w:rsidP="00BB3A48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136427">
        <w:rPr>
          <w:rFonts w:ascii="Comic Sans MS" w:hAnsi="Comic Sans MS"/>
          <w:b/>
          <w:bCs/>
          <w:sz w:val="20"/>
          <w:szCs w:val="20"/>
        </w:rPr>
        <w:t>ETKİNLİK PLANI</w:t>
      </w:r>
    </w:p>
    <w:p w:rsidR="002A3ED4" w:rsidRPr="00136427" w:rsidRDefault="002A3ED4" w:rsidP="00BB3A48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10 KASIM</w:t>
      </w:r>
    </w:p>
    <w:p w:rsidR="002A3ED4" w:rsidRPr="00136427" w:rsidRDefault="002A3ED4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36427">
        <w:rPr>
          <w:rFonts w:ascii="Comic Sans MS" w:hAnsi="Comic Sans MS"/>
          <w:b/>
          <w:bCs/>
          <w:sz w:val="20"/>
          <w:szCs w:val="20"/>
        </w:rPr>
        <w:t xml:space="preserve">Etkinlik Türü   : </w:t>
      </w:r>
      <w:r w:rsidRPr="00136427">
        <w:rPr>
          <w:rFonts w:ascii="Comic Sans MS" w:hAnsi="Comic Sans MS"/>
          <w:bCs/>
          <w:sz w:val="20"/>
          <w:szCs w:val="20"/>
        </w:rPr>
        <w:t xml:space="preserve">Sanat- Türkçe Dil Etkinliği </w:t>
      </w:r>
      <w:r w:rsidRPr="00136427">
        <w:rPr>
          <w:rFonts w:ascii="Comic Sans MS" w:hAnsi="Comic Sans MS"/>
          <w:sz w:val="20"/>
          <w:szCs w:val="20"/>
        </w:rPr>
        <w:t>(Bütünleştirilmiş Büyük  ve Küçük Grup Etkinliği)</w:t>
      </w:r>
    </w:p>
    <w:p w:rsidR="002A3ED4" w:rsidRDefault="002A3ED4" w:rsidP="00EF1A0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136427">
        <w:rPr>
          <w:rFonts w:ascii="Comic Sans MS" w:hAnsi="Comic Sans MS"/>
          <w:b/>
          <w:sz w:val="20"/>
          <w:szCs w:val="20"/>
        </w:rPr>
        <w:t xml:space="preserve">Yaş Grubu (ay) : </w:t>
      </w:r>
    </w:p>
    <w:p w:rsidR="002A3ED4" w:rsidRPr="00136427" w:rsidRDefault="002A3ED4" w:rsidP="00EF1A0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136427">
        <w:rPr>
          <w:rFonts w:ascii="Comic Sans MS" w:hAnsi="Comic Sans MS"/>
          <w:b/>
          <w:sz w:val="20"/>
          <w:szCs w:val="20"/>
        </w:rPr>
        <w:t xml:space="preserve"> </w:t>
      </w:r>
    </w:p>
    <w:p w:rsidR="002A3ED4" w:rsidRPr="00136427" w:rsidRDefault="002A3ED4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51.3pt;margin-top:2.7pt;width:360.35pt;height:386.6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">
            <v:textbox>
              <w:txbxContent>
                <w:p w:rsidR="002A3ED4" w:rsidRPr="00136427" w:rsidRDefault="002A3ED4" w:rsidP="0030759F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ÖĞRENME SÜRECİ</w:t>
                  </w:r>
                </w:p>
                <w:p w:rsidR="002A3ED4" w:rsidRDefault="002A3ED4" w:rsidP="00136427">
                  <w:pPr>
                    <w:pStyle w:val="Subtitle"/>
                    <w:jc w:val="lef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Güne başlar iken  çocuklar öğrenme merkezlerine yönlendirilir.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Törene çıkılacağı söylenir.</w:t>
                  </w:r>
                </w:p>
                <w:p w:rsidR="002A3ED4" w:rsidRPr="00136427" w:rsidRDefault="002A3ED4" w:rsidP="00136427">
                  <w:pPr>
                    <w:pStyle w:val="Subtitle"/>
                    <w:jc w:val="lef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‘’10 kasım Atatürk’ü anma’’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programına katılım sağlanır.  </w:t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Sınıfa dönüldüğünde, günün anlam ve önemini anlatan seviyelerine uygun konuşma yapılır.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Duygu ve düşüncelerini anlatmalarına fırsat verilir.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Atatürk ve hayatı, kişisel özellikleri, Türk toplumu için yaptıkları ve önemi ile ilgili sohbet edilir.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Atatürk’ün Çocuk Sevgisi vurgulanır.</w:t>
                  </w:r>
                </w:p>
                <w:p w:rsidR="002A3ED4" w:rsidRPr="00136427" w:rsidRDefault="002A3ED4" w:rsidP="00136427">
                  <w:pPr>
                    <w:pStyle w:val="Subtitle"/>
                    <w:jc w:val="lef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Atam sen ölmedin</w:t>
                  </w:r>
                </w:p>
                <w:p w:rsidR="002A3ED4" w:rsidRPr="00136427" w:rsidRDefault="002A3ED4" w:rsidP="00136427">
                  <w:pPr>
                    <w:pStyle w:val="Subtitle"/>
                    <w:jc w:val="lef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Toprağa gömülmedin</w:t>
                  </w:r>
                </w:p>
                <w:p w:rsidR="002A3ED4" w:rsidRPr="00136427" w:rsidRDefault="002A3ED4" w:rsidP="00136427">
                  <w:pPr>
                    <w:pStyle w:val="Subtitle"/>
                    <w:jc w:val="lef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Bil bakalım ner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</w:t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desin?</w:t>
                  </w:r>
                </w:p>
                <w:p w:rsidR="002A3ED4" w:rsidRDefault="002A3ED4" w:rsidP="00136427">
                  <w:pPr>
                    <w:pStyle w:val="Subtitle"/>
                    <w:jc w:val="lef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Şu minicik kalbimdesin……..şiiri okun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ur</w:t>
                  </w:r>
                </w:p>
                <w:p w:rsidR="002A3ED4" w:rsidRDefault="002A3ED4" w:rsidP="00136427">
                  <w:pPr>
                    <w:pStyle w:val="Subtitle"/>
                    <w:jc w:val="lef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2A3ED4" w:rsidRPr="00136427" w:rsidRDefault="002A3ED4" w:rsidP="00136427">
                  <w:pPr>
                    <w:pStyle w:val="Subtitle"/>
                    <w:jc w:val="lef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’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Atatürk Yoktu</w:t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 xml:space="preserve">  şarkısı söylenir. Bir kaç kez tekrar edilerek öğretilir.</w:t>
                  </w:r>
                </w:p>
                <w:p w:rsidR="002A3ED4" w:rsidRPr="00136427" w:rsidRDefault="002A3ED4" w:rsidP="00136427">
                  <w:pPr>
                    <w:pStyle w:val="Subtitle"/>
                    <w:jc w:val="lef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Atatürk yoktu</w:t>
                  </w:r>
                </w:p>
                <w:p w:rsidR="002A3ED4" w:rsidRPr="00136427" w:rsidRDefault="002A3ED4" w:rsidP="00136427">
                  <w:pPr>
                    <w:pStyle w:val="Subtitle"/>
                    <w:jc w:val="lef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Düşman çoktu</w:t>
                  </w:r>
                </w:p>
                <w:p w:rsidR="002A3ED4" w:rsidRPr="00136427" w:rsidRDefault="002A3ED4" w:rsidP="00136427">
                  <w:pPr>
                    <w:pStyle w:val="Subtitle"/>
                    <w:jc w:val="lef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Atatürk geldi</w:t>
                  </w:r>
                </w:p>
                <w:p w:rsidR="002A3ED4" w:rsidRPr="00136427" w:rsidRDefault="002A3ED4" w:rsidP="00136427">
                  <w:pPr>
                    <w:pStyle w:val="Subtitle"/>
                    <w:jc w:val="lef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Düşmanı yendi</w:t>
                  </w:r>
                </w:p>
                <w:p w:rsidR="002A3ED4" w:rsidRPr="00136427" w:rsidRDefault="002A3ED4" w:rsidP="00136427">
                  <w:pPr>
                    <w:pStyle w:val="Subtitle"/>
                    <w:jc w:val="lef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Bu güzel yurdu</w:t>
                  </w:r>
                </w:p>
                <w:p w:rsidR="002A3ED4" w:rsidRPr="00136427" w:rsidRDefault="002A3ED4" w:rsidP="00136427">
                  <w:pPr>
                    <w:pStyle w:val="Subtitle"/>
                    <w:jc w:val="lef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Bizlere verdi</w:t>
                  </w:r>
                </w:p>
                <w:p w:rsidR="002A3ED4" w:rsidRDefault="002A3ED4" w:rsidP="00136427">
                  <w:pPr>
                    <w:pStyle w:val="Subtitle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 xml:space="preserve"> ‘’Çerçeve içinde Atatürk resmi ‘’ bulunan sayfalar dağıtılır. Çeşitli artık materyaller, el işi kâğıtları, boyalarla süslenerek tamamlanır.</w:t>
                  </w:r>
                </w:p>
                <w:p w:rsidR="002A3ED4" w:rsidRPr="002201E3" w:rsidRDefault="002A3ED4" w:rsidP="009A586A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45pt;margin-top:3.45pt;width:340.25pt;height:211.4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">
            <v:textbox>
              <w:txbxContent>
                <w:p w:rsidR="002A3ED4" w:rsidRPr="00136427" w:rsidRDefault="002A3ED4" w:rsidP="009367C8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2A3ED4" w:rsidRPr="00136427" w:rsidRDefault="002A3ED4" w:rsidP="009367C8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 GELİŞİM</w:t>
                  </w:r>
                </w:p>
                <w:p w:rsidR="002A3ED4" w:rsidRPr="00136427" w:rsidRDefault="002A3ED4" w:rsidP="00136427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Kazanım 4: Küçük kas kullanımı gerektiren hareketleri yapar. </w:t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br/>
                    <w:t>Göstergeleri: Nesneleri kopartır/yırtar. Malzemeleri keser.  Malzemeleri yapıştırır</w:t>
                  </w:r>
                </w:p>
                <w:p w:rsidR="002A3ED4" w:rsidRPr="00136427" w:rsidRDefault="002A3ED4" w:rsidP="00CC791C">
                  <w:pPr>
                    <w:pStyle w:val="Subtitle"/>
                    <w:jc w:val="left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 GELİŞİMI</w:t>
                  </w:r>
                </w:p>
                <w:p w:rsidR="002A3ED4" w:rsidRPr="00136427" w:rsidRDefault="002A3ED4" w:rsidP="00CC791C">
                  <w:pPr>
                    <w:pStyle w:val="Subtitle"/>
                    <w:jc w:val="left"/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</w:pPr>
                  <w:r w:rsidRPr="00136427">
                    <w:rPr>
                      <w:rFonts w:ascii="Comic Sans MS" w:hAnsi="Comic Sans MS"/>
                      <w:b/>
                      <w:sz w:val="20"/>
                      <w:szCs w:val="20"/>
                      <w:shd w:val="clear" w:color="auto" w:fill="FFFFFF"/>
                    </w:rPr>
                    <w:t>Kazanım 21: Atatürk’ü tanır.</w:t>
                  </w:r>
                  <w:r w:rsidRPr="00136427">
                    <w:rPr>
                      <w:rStyle w:val="apple-converted-space"/>
                      <w:rFonts w:ascii="Comic Sans MS" w:hAnsi="Comic Sans MS"/>
                      <w:b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136427">
                    <w:rPr>
                      <w:rFonts w:ascii="Comic Sans MS" w:hAnsi="Comic Sans MS"/>
                      <w:b/>
                      <w:sz w:val="20"/>
                      <w:szCs w:val="20"/>
                    </w:rPr>
                    <w:br/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Atatürk'ün hayatıyla ilgili belli başlı olguları söyler.</w:t>
                  </w:r>
                  <w:r w:rsidRPr="00136427">
                    <w:rPr>
                      <w:rStyle w:val="apple-converted-space"/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Atatürk’ün kişisel özelliklerini söyler.</w:t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136427">
                    <w:rPr>
                      <w:rFonts w:ascii="Comic Sans MS" w:hAnsi="Comic Sans MS"/>
                      <w:b/>
                      <w:sz w:val="20"/>
                      <w:szCs w:val="20"/>
                      <w:shd w:val="clear" w:color="auto" w:fill="FFFFFF"/>
                    </w:rPr>
                    <w:t>Kazanım 22: Atatürk'ün Türk toplumu için önemini açıklar.</w:t>
                  </w:r>
                  <w:r w:rsidRPr="00136427">
                    <w:rPr>
                      <w:rStyle w:val="apple-converted-space"/>
                      <w:rFonts w:ascii="Comic Sans MS" w:hAnsi="Comic Sans MS"/>
                      <w:b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136427">
                    <w:rPr>
                      <w:rFonts w:ascii="Comic Sans MS" w:hAnsi="Comic Sans MS"/>
                      <w:b/>
                      <w:sz w:val="20"/>
                      <w:szCs w:val="20"/>
                    </w:rPr>
                    <w:br/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Göstergeleri: Atatürk’ün değerli bir insan olduğunu söyler.</w:t>
                  </w:r>
                  <w:r w:rsidRPr="00136427">
                    <w:rPr>
                      <w:rStyle w:val="apple-converted-space"/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Atatürk'ün getirdiği yenilikleri söyler.</w:t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Atatürk’ün getirdiği yeniliklerin önemini söyler.</w:t>
                  </w:r>
                </w:p>
                <w:p w:rsidR="002A3ED4" w:rsidRPr="00136427" w:rsidRDefault="002A3ED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A3ED4" w:rsidRPr="00CC791C" w:rsidRDefault="002A3ED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A3ED4" w:rsidRPr="00136427" w:rsidRDefault="002A3ED4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A3ED4" w:rsidRPr="00136427" w:rsidRDefault="002A3ED4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5" o:spid="_x0000_s1028" type="#_x0000_t202" style="position:absolute;margin-left:-.35pt;margin-top:310.6pt;width:341.05pt;height:53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1r1KgIAAFc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">
            <v:textbox>
              <w:txbxContent>
                <w:p w:rsidR="002A3ED4" w:rsidRPr="00136427" w:rsidRDefault="002A3ED4" w:rsidP="00136427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</w:p>
                <w:p w:rsidR="002A3ED4" w:rsidRPr="00136427" w:rsidRDefault="002A3ED4" w:rsidP="0013642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TV’den 10 Kasım Atatürk’ü Anma Töreni seyredilebilir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3.05pt;margin-top:208pt;width:338pt;height:89.1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">
            <v:textbox style="mso-fit-shape-to-text:t">
              <w:txbxContent>
                <w:p w:rsidR="002A3ED4" w:rsidRPr="00136427" w:rsidRDefault="002A3ED4" w:rsidP="00CC791C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2A3ED4" w:rsidRPr="00136427" w:rsidRDefault="002A3ED4" w:rsidP="00136427">
                  <w:pPr>
                    <w:pStyle w:val="ListParagraph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artık materyaller, Atatürk resimleri, yapıştırıcı, boyalar</w:t>
                  </w:r>
                </w:p>
                <w:p w:rsidR="002A3ED4" w:rsidRPr="00136427" w:rsidRDefault="002A3ED4" w:rsidP="00F300A9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SÖZCÜKLER </w:t>
                  </w:r>
                </w:p>
                <w:p w:rsidR="002A3ED4" w:rsidRPr="00136427" w:rsidRDefault="002A3ED4" w:rsidP="00136427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Anma töreni</w:t>
                  </w:r>
                </w:p>
                <w:p w:rsidR="002A3ED4" w:rsidRPr="00136427" w:rsidRDefault="002A3ED4" w:rsidP="00F300A9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13642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  <w:p w:rsidR="002A3ED4" w:rsidRPr="00F300A9" w:rsidRDefault="002A3ED4" w:rsidP="00F300A9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shape>
        </w:pict>
      </w:r>
      <w:r w:rsidRPr="00136427">
        <w:rPr>
          <w:rFonts w:ascii="Comic Sans MS" w:hAnsi="Comic Sans MS"/>
          <w:sz w:val="20"/>
          <w:szCs w:val="20"/>
        </w:rPr>
        <w:br w:type="page"/>
      </w:r>
    </w:p>
    <w:p w:rsidR="002A3ED4" w:rsidRDefault="002A3ED4" w:rsidP="00136427">
      <w:pPr>
        <w:pStyle w:val="NoSpacing"/>
      </w:pPr>
      <w:r>
        <w:rPr>
          <w:noProof/>
        </w:rPr>
        <w:pict>
          <v:shape id="Text Box 6" o:spid="_x0000_s1030" type="#_x0000_t202" style="position:absolute;margin-left:358.1pt;margin-top:-17.05pt;width:374.6pt;height:122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">
            <v:textbox>
              <w:txbxContent>
                <w:p w:rsidR="002A3ED4" w:rsidRPr="00B65E38" w:rsidRDefault="002A3ED4" w:rsidP="00B65E38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65E3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DEĞERLENDİRME </w:t>
                  </w:r>
                </w:p>
                <w:p w:rsidR="002A3ED4" w:rsidRPr="00B65E38" w:rsidRDefault="002A3ED4" w:rsidP="00B65E3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5E38">
                    <w:rPr>
                      <w:rFonts w:ascii="Comic Sans MS" w:hAnsi="Comic Sans MS"/>
                      <w:sz w:val="20"/>
                      <w:szCs w:val="20"/>
                    </w:rPr>
                    <w:t>10 Kasım Atatürk’ü Anma Töreninde neler hissettiniz?</w:t>
                  </w:r>
                </w:p>
                <w:p w:rsidR="002A3ED4" w:rsidRDefault="002A3ED4" w:rsidP="00B65E3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5E38">
                    <w:rPr>
                      <w:rFonts w:ascii="Comic Sans MS" w:hAnsi="Comic Sans MS"/>
                      <w:sz w:val="20"/>
                      <w:szCs w:val="20"/>
                    </w:rPr>
                    <w:t>Atatürk şarkısını sevdiniz mi?</w:t>
                  </w:r>
                </w:p>
                <w:p w:rsidR="002A3ED4" w:rsidRDefault="002A3ED4" w:rsidP="00B65E3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Atatürk kimdir?</w:t>
                  </w:r>
                </w:p>
                <w:p w:rsidR="002A3ED4" w:rsidRDefault="002A3ED4" w:rsidP="00B65E3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Annesi-babası kimdir?</w:t>
                  </w:r>
                </w:p>
                <w:p w:rsidR="002A3ED4" w:rsidRDefault="002A3ED4" w:rsidP="00B65E3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Atatürk neler yapmıştır?</w:t>
                  </w:r>
                </w:p>
                <w:p w:rsidR="002A3ED4" w:rsidRDefault="002A3ED4" w:rsidP="00B65E3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Atatürk denince aklına ne geliyor?</w:t>
                  </w:r>
                </w:p>
                <w:p w:rsidR="002A3ED4" w:rsidRDefault="002A3ED4" w:rsidP="00B65E3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Eğitim seti 2.sayı/12.13. sayfalar yapılır</w:t>
                  </w:r>
                </w:p>
                <w:p w:rsidR="002A3ED4" w:rsidRPr="00B65E38" w:rsidRDefault="002A3ED4" w:rsidP="00B65E3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A3ED4" w:rsidRPr="00B65E38" w:rsidRDefault="002A3ED4" w:rsidP="00B65E3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A3ED4" w:rsidRPr="009A586A" w:rsidRDefault="002A3ED4" w:rsidP="00B65E38">
                  <w:pPr>
                    <w:pStyle w:val="Subtitle"/>
                    <w:jc w:val="left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2A3ED4" w:rsidRPr="009A586A" w:rsidRDefault="002A3ED4" w:rsidP="005B11A4">
                  <w:pPr>
                    <w:pStyle w:val="Subtitle"/>
                    <w:jc w:val="left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  <w:p w:rsidR="002A3ED4" w:rsidRDefault="002A3ED4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2A3ED4" w:rsidRPr="00F300A9" w:rsidRDefault="002A3ED4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9" o:spid="_x0000_s1031" type="#_x0000_t202" style="position:absolute;margin-left:3.4pt;margin-top:-17.05pt;width:341.8pt;height:75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">
            <v:textbox>
              <w:txbxContent>
                <w:p w:rsidR="002A3ED4" w:rsidRPr="00136427" w:rsidRDefault="002A3ED4" w:rsidP="0013642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642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136427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alınır.</w:t>
                  </w:r>
                </w:p>
              </w:txbxContent>
            </v:textbox>
          </v:shape>
        </w:pict>
      </w:r>
    </w:p>
    <w:sectPr w:rsidR="002A3ED4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ED4" w:rsidRDefault="002A3ED4" w:rsidP="00806A98">
      <w:pPr>
        <w:spacing w:after="0" w:line="240" w:lineRule="auto"/>
      </w:pPr>
      <w:r>
        <w:separator/>
      </w:r>
    </w:p>
  </w:endnote>
  <w:endnote w:type="continuationSeparator" w:id="0">
    <w:p w:rsidR="002A3ED4" w:rsidRDefault="002A3ED4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ED4" w:rsidRDefault="002A3ED4" w:rsidP="00806A98">
      <w:pPr>
        <w:spacing w:after="0" w:line="240" w:lineRule="auto"/>
      </w:pPr>
      <w:r>
        <w:separator/>
      </w:r>
    </w:p>
  </w:footnote>
  <w:footnote w:type="continuationSeparator" w:id="0">
    <w:p w:rsidR="002A3ED4" w:rsidRDefault="002A3ED4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AA0315"/>
    <w:multiLevelType w:val="hybridMultilevel"/>
    <w:tmpl w:val="135899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82042"/>
    <w:multiLevelType w:val="hybridMultilevel"/>
    <w:tmpl w:val="8F52D51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552554"/>
    <w:multiLevelType w:val="hybridMultilevel"/>
    <w:tmpl w:val="6B005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1D2026"/>
    <w:multiLevelType w:val="hybridMultilevel"/>
    <w:tmpl w:val="1D082D2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51134"/>
    <w:rsid w:val="000614C2"/>
    <w:rsid w:val="00072304"/>
    <w:rsid w:val="000867DE"/>
    <w:rsid w:val="000E10BF"/>
    <w:rsid w:val="00113F35"/>
    <w:rsid w:val="00136427"/>
    <w:rsid w:val="002104F0"/>
    <w:rsid w:val="002126AF"/>
    <w:rsid w:val="00212F0F"/>
    <w:rsid w:val="002134AD"/>
    <w:rsid w:val="002201E3"/>
    <w:rsid w:val="002A1BCC"/>
    <w:rsid w:val="002A3ED4"/>
    <w:rsid w:val="002F18E3"/>
    <w:rsid w:val="0030759F"/>
    <w:rsid w:val="003230F8"/>
    <w:rsid w:val="00395851"/>
    <w:rsid w:val="003C0F4A"/>
    <w:rsid w:val="003C2D3A"/>
    <w:rsid w:val="003D0272"/>
    <w:rsid w:val="003D52C7"/>
    <w:rsid w:val="003E254C"/>
    <w:rsid w:val="003F3D59"/>
    <w:rsid w:val="00415F0F"/>
    <w:rsid w:val="00430623"/>
    <w:rsid w:val="00446ED2"/>
    <w:rsid w:val="00454338"/>
    <w:rsid w:val="00455396"/>
    <w:rsid w:val="00456D99"/>
    <w:rsid w:val="00465B2F"/>
    <w:rsid w:val="00497BC7"/>
    <w:rsid w:val="004C5BC8"/>
    <w:rsid w:val="004D71CA"/>
    <w:rsid w:val="004F353B"/>
    <w:rsid w:val="00537F44"/>
    <w:rsid w:val="005967BE"/>
    <w:rsid w:val="005B11A4"/>
    <w:rsid w:val="005D7EED"/>
    <w:rsid w:val="00603F88"/>
    <w:rsid w:val="00606435"/>
    <w:rsid w:val="0064489B"/>
    <w:rsid w:val="00687EBE"/>
    <w:rsid w:val="006B13BE"/>
    <w:rsid w:val="006D6401"/>
    <w:rsid w:val="00764F63"/>
    <w:rsid w:val="00806A98"/>
    <w:rsid w:val="0084717E"/>
    <w:rsid w:val="00927442"/>
    <w:rsid w:val="009319CC"/>
    <w:rsid w:val="009367C8"/>
    <w:rsid w:val="00942E94"/>
    <w:rsid w:val="009947FE"/>
    <w:rsid w:val="009A20AC"/>
    <w:rsid w:val="009A586A"/>
    <w:rsid w:val="00A137A6"/>
    <w:rsid w:val="00A328E8"/>
    <w:rsid w:val="00A81FAC"/>
    <w:rsid w:val="00A85CB0"/>
    <w:rsid w:val="00A93841"/>
    <w:rsid w:val="00AD00DF"/>
    <w:rsid w:val="00B07E51"/>
    <w:rsid w:val="00B65E38"/>
    <w:rsid w:val="00B81989"/>
    <w:rsid w:val="00BB3A48"/>
    <w:rsid w:val="00BE067A"/>
    <w:rsid w:val="00C049C1"/>
    <w:rsid w:val="00C05515"/>
    <w:rsid w:val="00C110B3"/>
    <w:rsid w:val="00C3789F"/>
    <w:rsid w:val="00C62F91"/>
    <w:rsid w:val="00C82D02"/>
    <w:rsid w:val="00C903B4"/>
    <w:rsid w:val="00CA20A7"/>
    <w:rsid w:val="00CA444F"/>
    <w:rsid w:val="00CC791C"/>
    <w:rsid w:val="00D26BA7"/>
    <w:rsid w:val="00D94A26"/>
    <w:rsid w:val="00E160E6"/>
    <w:rsid w:val="00E27D8C"/>
    <w:rsid w:val="00E47557"/>
    <w:rsid w:val="00ED7DEF"/>
    <w:rsid w:val="00EE47F4"/>
    <w:rsid w:val="00EF1A06"/>
    <w:rsid w:val="00F25426"/>
    <w:rsid w:val="00F300A9"/>
    <w:rsid w:val="00F61B8B"/>
    <w:rsid w:val="00F83B12"/>
    <w:rsid w:val="00FC3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F0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A98"/>
  </w:style>
  <w:style w:type="paragraph" w:styleId="Footer">
    <w:name w:val="footer"/>
    <w:basedOn w:val="Normal"/>
    <w:link w:val="Foot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8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3</Pages>
  <Words>128</Words>
  <Characters>736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12</cp:revision>
  <dcterms:created xsi:type="dcterms:W3CDTF">2016-06-07T17:38:00Z</dcterms:created>
  <dcterms:modified xsi:type="dcterms:W3CDTF">2016-08-30T12:19:00Z</dcterms:modified>
</cp:coreProperties>
</file>